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4E3DD257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>Številka:</w:t>
      </w:r>
      <w:r w:rsidR="004A68C7">
        <w:rPr>
          <w:rFonts w:cs="Arial"/>
        </w:rPr>
        <w:t xml:space="preserve"> 4302-0173/2023-2</w:t>
      </w:r>
      <w:r w:rsidRPr="00B9100B">
        <w:rPr>
          <w:rFonts w:cs="Arial"/>
        </w:rPr>
        <w:t xml:space="preserve"> </w:t>
      </w:r>
    </w:p>
    <w:p w14:paraId="0AA192BD" w14:textId="28C555CD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4A68C7">
        <w:rPr>
          <w:rFonts w:cs="Arial"/>
        </w:rPr>
        <w:t xml:space="preserve"> 2023-308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2DBBA615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12DF344C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7E5F1B9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6B76FCD4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ECE3AD0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58B329AF" w14:textId="77777777" w:rsidR="005D5DEA" w:rsidRDefault="005D5DEA" w:rsidP="005D5DEA">
      <w:pPr>
        <w:jc w:val="both"/>
        <w:rPr>
          <w:rFonts w:cs="Arial"/>
        </w:rPr>
      </w:pPr>
    </w:p>
    <w:p w14:paraId="6C52FC88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46AEE511" w14:textId="77777777" w:rsidR="005D5DEA" w:rsidRDefault="005D5DEA" w:rsidP="005D5DEA">
      <w:pPr>
        <w:jc w:val="both"/>
        <w:rPr>
          <w:rFonts w:cs="Arial"/>
        </w:rPr>
      </w:pPr>
    </w:p>
    <w:p w14:paraId="3E969A2A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32A500B2" w14:textId="77777777" w:rsidR="005D5DEA" w:rsidRDefault="005D5DEA" w:rsidP="005D5DEA">
      <w:pPr>
        <w:jc w:val="both"/>
        <w:rPr>
          <w:rFonts w:cs="Arial"/>
        </w:rPr>
      </w:pPr>
    </w:p>
    <w:p w14:paraId="7F18726B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7EA7731" w14:textId="77777777" w:rsidR="005D5DEA" w:rsidRDefault="005D5DEA" w:rsidP="005D5DEA">
      <w:pPr>
        <w:jc w:val="both"/>
        <w:rPr>
          <w:rFonts w:cs="Arial"/>
        </w:rPr>
      </w:pPr>
    </w:p>
    <w:p w14:paraId="28EB8A9D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6F316D84" w14:textId="62D84614" w:rsidR="005D5DEA" w:rsidRDefault="005D5DEA" w:rsidP="005D5DEA">
      <w:pPr>
        <w:jc w:val="both"/>
        <w:rPr>
          <w:rFonts w:cs="Arial"/>
        </w:rPr>
      </w:pPr>
    </w:p>
    <w:p w14:paraId="130CB697" w14:textId="77777777" w:rsidR="0026251C" w:rsidRDefault="0026251C" w:rsidP="0026251C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E056800" w14:textId="77777777" w:rsidR="0026251C" w:rsidRDefault="0026251C" w:rsidP="005D5DEA">
      <w:pPr>
        <w:jc w:val="both"/>
        <w:rPr>
          <w:rFonts w:cs="Arial"/>
        </w:rPr>
      </w:pPr>
    </w:p>
    <w:p w14:paraId="6311600E" w14:textId="737F51DB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Naziv storitve in vrsta storitve: __________________________________________________</w:t>
      </w:r>
    </w:p>
    <w:p w14:paraId="76744008" w14:textId="666E02E5" w:rsidR="00C96132" w:rsidRDefault="00C96132" w:rsidP="005D5DEA">
      <w:pPr>
        <w:jc w:val="both"/>
        <w:rPr>
          <w:rFonts w:cs="Arial"/>
        </w:rPr>
      </w:pPr>
    </w:p>
    <w:p w14:paraId="22A80E4A" w14:textId="0C22FF00" w:rsidR="00C96132" w:rsidRPr="001112E3" w:rsidRDefault="00C96132" w:rsidP="00C96132">
      <w:pPr>
        <w:jc w:val="both"/>
        <w:rPr>
          <w:rFonts w:cs="Arial"/>
        </w:rPr>
      </w:pPr>
      <w:r>
        <w:rPr>
          <w:rFonts w:cs="Arial"/>
        </w:rPr>
        <w:t xml:space="preserve">Št. izvedenih kontrol oz. pregledov </w:t>
      </w:r>
      <w:r w:rsidR="0026251C">
        <w:rPr>
          <w:rFonts w:cs="Arial"/>
        </w:rPr>
        <w:t>po predmetni pogodbi oz. naročilnici</w:t>
      </w:r>
      <w:r>
        <w:rPr>
          <w:rFonts w:cs="Arial"/>
        </w:rPr>
        <w:t xml:space="preserve"> </w:t>
      </w:r>
      <w:r w:rsidRPr="0026251C">
        <w:rPr>
          <w:rFonts w:cs="Arial"/>
          <w:i/>
          <w:color w:val="A6A6A6" w:themeColor="background1" w:themeShade="A6"/>
          <w:sz w:val="18"/>
          <w:szCs w:val="18"/>
        </w:rPr>
        <w:t>(ponudnik izpolni za tisti del na katerega se izvedena referenčna storitev naša. V primeru pomanjkanja prostora se obrazec ustrezno prilagodi oz. se dodajo alineje)</w:t>
      </w:r>
      <w:r w:rsidRPr="001112E3">
        <w:rPr>
          <w:rFonts w:cs="Arial"/>
        </w:rPr>
        <w:t>:</w:t>
      </w:r>
    </w:p>
    <w:p w14:paraId="2438E5D5" w14:textId="30BF8BF3" w:rsidR="00C96132" w:rsidRPr="001112E3" w:rsidRDefault="00C96132" w:rsidP="00C96132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kontrola pšenice: število kontrol _________ in 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(pšenice) po posamezni kontroli</w:t>
      </w:r>
      <w:r w:rsidRPr="001112E3">
        <w:rPr>
          <w:rFonts w:ascii="Arial" w:hAnsi="Arial" w:cs="Arial"/>
        </w:rPr>
        <w:t>: __</w:t>
      </w:r>
      <w:r>
        <w:rPr>
          <w:rFonts w:ascii="Arial" w:hAnsi="Arial" w:cs="Arial"/>
        </w:rPr>
        <w:t>_________________</w:t>
      </w:r>
      <w:r w:rsidR="007D1905">
        <w:rPr>
          <w:rFonts w:ascii="Arial" w:hAnsi="Arial" w:cs="Arial"/>
        </w:rPr>
        <w:t xml:space="preserve"> ter datum zaključka posamezne kontrole _____________</w:t>
      </w:r>
      <w:r>
        <w:rPr>
          <w:rFonts w:ascii="Arial" w:hAnsi="Arial" w:cs="Arial"/>
        </w:rPr>
        <w:t>;</w:t>
      </w:r>
    </w:p>
    <w:p w14:paraId="35D5D1A7" w14:textId="0FBD853E" w:rsidR="00C96132" w:rsidRPr="001112E3" w:rsidRDefault="00C96132" w:rsidP="00C96132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kontrola drugega živilskega blaga (sladkor, jedilno olje, sol): število kontrol _______ in 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(drugega živilskega blaga) po posamezni kontroli: _________</w:t>
      </w:r>
      <w:r w:rsidR="007D1905" w:rsidRPr="007D1905">
        <w:rPr>
          <w:rFonts w:ascii="Arial" w:hAnsi="Arial" w:cs="Arial"/>
        </w:rPr>
        <w:t xml:space="preserve"> </w:t>
      </w:r>
      <w:r w:rsidR="007D1905">
        <w:rPr>
          <w:rFonts w:ascii="Arial" w:hAnsi="Arial" w:cs="Arial"/>
        </w:rPr>
        <w:t>ter datum zaključka posamezne kontrole _____________;</w:t>
      </w:r>
    </w:p>
    <w:p w14:paraId="66D8D320" w14:textId="2DE7D37A" w:rsidR="00C96132" w:rsidRPr="001112E3" w:rsidRDefault="00C96132" w:rsidP="00C96132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kontrola živih živali (MPG, prašiči, piščanci): število kontrol ________ in k</w:t>
      </w:r>
      <w:r w:rsidRPr="001112E3">
        <w:rPr>
          <w:rFonts w:ascii="Arial" w:hAnsi="Arial" w:cs="Arial"/>
        </w:rPr>
        <w:t>oličina blaga</w:t>
      </w:r>
      <w:r>
        <w:rPr>
          <w:rFonts w:ascii="Arial" w:hAnsi="Arial" w:cs="Arial"/>
        </w:rPr>
        <w:t xml:space="preserve"> (živih živali) po posamezni kontroli</w:t>
      </w:r>
      <w:r w:rsidRPr="001112E3">
        <w:rPr>
          <w:rFonts w:ascii="Arial" w:hAnsi="Arial" w:cs="Arial"/>
        </w:rPr>
        <w:t>: _</w:t>
      </w:r>
      <w:r>
        <w:rPr>
          <w:rFonts w:ascii="Arial" w:hAnsi="Arial" w:cs="Arial"/>
        </w:rPr>
        <w:t>_________________</w:t>
      </w:r>
      <w:r w:rsidR="007D1905">
        <w:rPr>
          <w:rFonts w:ascii="Arial" w:hAnsi="Arial" w:cs="Arial"/>
        </w:rPr>
        <w:t xml:space="preserve"> ter datum zaključka posamezne kontrole _____________;</w:t>
      </w:r>
    </w:p>
    <w:p w14:paraId="27285C33" w14:textId="20BBA36A" w:rsidR="00C96132" w:rsidRPr="007D1905" w:rsidRDefault="00C96132" w:rsidP="007D1905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kontrola naftnih derivatov (DG, KOEL, NMB95, JET A1): število kontrol ______ in k</w:t>
      </w:r>
      <w:r w:rsidRPr="001112E3">
        <w:rPr>
          <w:rFonts w:ascii="Arial" w:hAnsi="Arial" w:cs="Arial"/>
        </w:rPr>
        <w:t xml:space="preserve">oličina blaga </w:t>
      </w:r>
      <w:r>
        <w:rPr>
          <w:rFonts w:ascii="Arial" w:hAnsi="Arial" w:cs="Arial"/>
        </w:rPr>
        <w:t>(</w:t>
      </w:r>
      <w:r w:rsidRPr="001112E3">
        <w:rPr>
          <w:rFonts w:ascii="Arial" w:hAnsi="Arial" w:cs="Arial"/>
        </w:rPr>
        <w:t>naftnih derivatov</w:t>
      </w:r>
      <w:r>
        <w:rPr>
          <w:rFonts w:ascii="Arial" w:hAnsi="Arial" w:cs="Arial"/>
        </w:rPr>
        <w:t>) po posamezni kontroli</w:t>
      </w:r>
      <w:r w:rsidRPr="001112E3">
        <w:rPr>
          <w:rFonts w:ascii="Arial" w:hAnsi="Arial" w:cs="Arial"/>
        </w:rPr>
        <w:t>: ___</w:t>
      </w:r>
      <w:r>
        <w:rPr>
          <w:rFonts w:ascii="Arial" w:hAnsi="Arial" w:cs="Arial"/>
        </w:rPr>
        <w:t>________________</w:t>
      </w:r>
      <w:r w:rsidR="007D1905" w:rsidRPr="007D1905">
        <w:rPr>
          <w:rFonts w:ascii="Arial" w:hAnsi="Arial" w:cs="Arial"/>
        </w:rPr>
        <w:t xml:space="preserve"> </w:t>
      </w:r>
      <w:r w:rsidR="007D1905">
        <w:rPr>
          <w:rFonts w:ascii="Arial" w:hAnsi="Arial" w:cs="Arial"/>
        </w:rPr>
        <w:t>ter datum zaključka posamezne kontrole _____________;</w:t>
      </w:r>
    </w:p>
    <w:p w14:paraId="25D978AE" w14:textId="716FFF23" w:rsidR="007D1905" w:rsidRPr="001112E3" w:rsidRDefault="00C96132" w:rsidP="007D1905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kontrola zdravil (za humano medicino in veterino</w:t>
      </w:r>
      <w:r w:rsidR="007D190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ali medicinskih pripomočkov: število kontrol</w:t>
      </w:r>
      <w:r w:rsidRPr="00EE753B">
        <w:rPr>
          <w:rFonts w:ascii="Arial" w:hAnsi="Arial" w:cs="Arial"/>
        </w:rPr>
        <w:t xml:space="preserve"> zdravil ali medicinski</w:t>
      </w:r>
      <w:r w:rsidR="007D1905">
        <w:rPr>
          <w:rFonts w:ascii="Arial" w:hAnsi="Arial" w:cs="Arial"/>
        </w:rPr>
        <w:t xml:space="preserve">h pripomočkov _________ in </w:t>
      </w:r>
      <w:r w:rsidRPr="00EE753B">
        <w:rPr>
          <w:rFonts w:ascii="Arial" w:hAnsi="Arial" w:cs="Arial"/>
        </w:rPr>
        <w:t xml:space="preserve">vrednost </w:t>
      </w:r>
      <w:r>
        <w:rPr>
          <w:rFonts w:ascii="Arial" w:hAnsi="Arial" w:cs="Arial"/>
        </w:rPr>
        <w:t xml:space="preserve">zdravil ali medicinskih pripomočkov </w:t>
      </w:r>
      <w:r w:rsidR="007D1905">
        <w:rPr>
          <w:rFonts w:ascii="Arial" w:hAnsi="Arial" w:cs="Arial"/>
        </w:rPr>
        <w:t xml:space="preserve">pri </w:t>
      </w:r>
      <w:r>
        <w:rPr>
          <w:rFonts w:ascii="Arial" w:hAnsi="Arial" w:cs="Arial"/>
        </w:rPr>
        <w:t>p</w:t>
      </w:r>
      <w:r w:rsidR="007D1905">
        <w:rPr>
          <w:rFonts w:ascii="Arial" w:hAnsi="Arial" w:cs="Arial"/>
        </w:rPr>
        <w:t xml:space="preserve">osamezni kontroli </w:t>
      </w:r>
      <w:r w:rsidRPr="00EE753B">
        <w:rPr>
          <w:rFonts w:ascii="Arial" w:hAnsi="Arial" w:cs="Arial"/>
        </w:rPr>
        <w:t>_________EUR brez DDV</w:t>
      </w:r>
      <w:r w:rsidR="007D1905" w:rsidRPr="007D1905">
        <w:rPr>
          <w:rFonts w:ascii="Arial" w:hAnsi="Arial" w:cs="Arial"/>
        </w:rPr>
        <w:t xml:space="preserve"> </w:t>
      </w:r>
      <w:r w:rsidR="007D1905">
        <w:rPr>
          <w:rFonts w:ascii="Arial" w:hAnsi="Arial" w:cs="Arial"/>
        </w:rPr>
        <w:t>ter datum zaključka posamezne kontrole _____________;</w:t>
      </w:r>
    </w:p>
    <w:p w14:paraId="5749308C" w14:textId="6CCD8698" w:rsidR="00C96132" w:rsidRPr="007D1905" w:rsidRDefault="00F46CFB" w:rsidP="005D5DEA">
      <w:pPr>
        <w:pStyle w:val="Odstavekseznama"/>
        <w:numPr>
          <w:ilvl w:val="0"/>
          <w:numId w:val="9"/>
        </w:numPr>
        <w:rPr>
          <w:rFonts w:cs="Arial"/>
        </w:rPr>
      </w:pPr>
      <w:r>
        <w:rPr>
          <w:rFonts w:ascii="Arial" w:hAnsi="Arial" w:cs="Arial"/>
        </w:rPr>
        <w:t>pregled skladnosti blaga z razpisnimi in zakonskimi pogoji s področja medicinskih pripomočkov in osebne zaščitne opreme: število pregledov ________ in vrednost nabavnega blaga pri posameznem pregledu ____________ EUR brez DDV ter datum zaključka posameznega pregleda ___________</w:t>
      </w:r>
      <w:r w:rsidR="00C96132">
        <w:rPr>
          <w:rFonts w:ascii="Arial" w:hAnsi="Arial" w:cs="Arial"/>
        </w:rPr>
        <w:t>.</w:t>
      </w:r>
    </w:p>
    <w:p w14:paraId="2C9EED4D" w14:textId="77777777" w:rsidR="005D5DEA" w:rsidRDefault="005D5DEA" w:rsidP="005D5DEA">
      <w:pPr>
        <w:jc w:val="both"/>
        <w:rPr>
          <w:rFonts w:cs="Arial"/>
        </w:rPr>
      </w:pPr>
    </w:p>
    <w:p w14:paraId="40E5BB78" w14:textId="77777777" w:rsidR="005D5DEA" w:rsidRDefault="005D5DEA" w:rsidP="005D5DEA">
      <w:pPr>
        <w:jc w:val="both"/>
        <w:rPr>
          <w:rFonts w:cs="Arial"/>
        </w:rPr>
      </w:pPr>
    </w:p>
    <w:p w14:paraId="271C62C8" w14:textId="18FC929F" w:rsidR="005D5DEA" w:rsidRDefault="005D5DEA" w:rsidP="005D5DEA">
      <w:pPr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lastRenderedPageBreak/>
        <w:t xml:space="preserve">Kot naročnik </w:t>
      </w:r>
      <w:r w:rsidR="00F46CFB">
        <w:rPr>
          <w:rFonts w:cs="Arial"/>
        </w:rPr>
        <w:t xml:space="preserve">referenčne storitve </w:t>
      </w:r>
      <w:r>
        <w:rPr>
          <w:rFonts w:cs="Arial"/>
        </w:rPr>
        <w:t>potrjujemo, da je izvajalec uspešno (</w:t>
      </w:r>
      <w:r w:rsidR="00F46CFB">
        <w:rPr>
          <w:rFonts w:cs="Arial"/>
        </w:rPr>
        <w:t>v roku in v skladu z zahtevami pogodbe, naročilnice, ipd.</w:t>
      </w:r>
      <w:r>
        <w:rPr>
          <w:rFonts w:cs="Arial"/>
        </w:rPr>
        <w:t xml:space="preserve">) izvedel </w:t>
      </w:r>
      <w:r w:rsidR="00F46CFB">
        <w:rPr>
          <w:rFonts w:cs="Arial"/>
        </w:rPr>
        <w:t xml:space="preserve">zgoraj navedeno(-e) referenčne </w:t>
      </w:r>
      <w:r>
        <w:rPr>
          <w:rFonts w:cs="Arial"/>
        </w:rPr>
        <w:t>storit</w:t>
      </w:r>
      <w:r w:rsidR="00F46CFB">
        <w:rPr>
          <w:rFonts w:cs="Arial"/>
        </w:rPr>
        <w:t>ve</w:t>
      </w:r>
      <w:r>
        <w:rPr>
          <w:rFonts w:cs="Arial"/>
        </w:rPr>
        <w:t xml:space="preserve">. </w:t>
      </w:r>
    </w:p>
    <w:p w14:paraId="07065C51" w14:textId="77777777" w:rsidR="005D5DEA" w:rsidRDefault="005D5DEA" w:rsidP="005D5DEA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70F6C957" w:rsidR="001E7C32" w:rsidRDefault="005C722D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Podpis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2979B6F5" w14:textId="77777777" w:rsidR="005B4793" w:rsidRDefault="005B4793" w:rsidP="001E7C32">
      <w:pPr>
        <w:jc w:val="both"/>
        <w:rPr>
          <w:rFonts w:cs="Arial"/>
          <w:i/>
        </w:rPr>
      </w:pPr>
    </w:p>
    <w:p w14:paraId="012E48C1" w14:textId="77777777" w:rsidR="00062F74" w:rsidRDefault="00062F74" w:rsidP="001E7C32">
      <w:pPr>
        <w:jc w:val="both"/>
        <w:rPr>
          <w:rFonts w:cs="Arial"/>
          <w:i/>
        </w:rPr>
      </w:pPr>
    </w:p>
    <w:p w14:paraId="1425EF7B" w14:textId="77777777" w:rsidR="00F46CFB" w:rsidRDefault="00F46CFB" w:rsidP="001E7C32">
      <w:pPr>
        <w:jc w:val="both"/>
        <w:rPr>
          <w:rFonts w:cs="Arial"/>
          <w:i/>
        </w:rPr>
      </w:pPr>
    </w:p>
    <w:p w14:paraId="16AC0A1D" w14:textId="77777777" w:rsidR="00F46CFB" w:rsidRDefault="00F46CFB" w:rsidP="001E7C32">
      <w:pPr>
        <w:jc w:val="both"/>
        <w:rPr>
          <w:rFonts w:cs="Arial"/>
          <w:i/>
        </w:rPr>
      </w:pPr>
    </w:p>
    <w:p w14:paraId="1F45A756" w14:textId="77777777" w:rsidR="00F46CFB" w:rsidRDefault="00F46CFB" w:rsidP="001E7C32">
      <w:pPr>
        <w:jc w:val="both"/>
        <w:rPr>
          <w:rFonts w:cs="Arial"/>
          <w:i/>
        </w:rPr>
      </w:pPr>
    </w:p>
    <w:p w14:paraId="2AD19E12" w14:textId="77777777" w:rsidR="00F46CFB" w:rsidRDefault="00F46CFB" w:rsidP="001E7C32">
      <w:pPr>
        <w:jc w:val="both"/>
        <w:rPr>
          <w:rFonts w:cs="Arial"/>
          <w:i/>
        </w:rPr>
      </w:pPr>
    </w:p>
    <w:p w14:paraId="0A27811B" w14:textId="77777777" w:rsidR="00F46CFB" w:rsidRDefault="00F46CFB" w:rsidP="001E7C32">
      <w:pPr>
        <w:jc w:val="both"/>
        <w:rPr>
          <w:rFonts w:cs="Arial"/>
          <w:i/>
        </w:rPr>
      </w:pPr>
    </w:p>
    <w:p w14:paraId="0DD1A660" w14:textId="77777777" w:rsidR="00F46CFB" w:rsidRDefault="00F46CFB" w:rsidP="001E7C32">
      <w:pPr>
        <w:jc w:val="both"/>
        <w:rPr>
          <w:rFonts w:cs="Arial"/>
          <w:i/>
        </w:rPr>
      </w:pPr>
    </w:p>
    <w:p w14:paraId="47214C32" w14:textId="77777777" w:rsidR="00F46CFB" w:rsidRDefault="00F46CFB" w:rsidP="001E7C32">
      <w:pPr>
        <w:jc w:val="both"/>
        <w:rPr>
          <w:rFonts w:cs="Arial"/>
          <w:i/>
        </w:rPr>
      </w:pPr>
    </w:p>
    <w:p w14:paraId="2C66D922" w14:textId="77777777" w:rsidR="00F46CFB" w:rsidRDefault="00F46CFB" w:rsidP="001E7C32">
      <w:pPr>
        <w:jc w:val="both"/>
        <w:rPr>
          <w:rFonts w:cs="Arial"/>
          <w:i/>
        </w:rPr>
      </w:pPr>
    </w:p>
    <w:p w14:paraId="6799B247" w14:textId="77777777" w:rsidR="00F46CFB" w:rsidRDefault="00F46CFB" w:rsidP="001E7C32">
      <w:pPr>
        <w:jc w:val="both"/>
        <w:rPr>
          <w:rFonts w:cs="Arial"/>
          <w:i/>
        </w:rPr>
      </w:pPr>
    </w:p>
    <w:p w14:paraId="49C51778" w14:textId="77777777" w:rsidR="00F46CFB" w:rsidRDefault="00F46CFB" w:rsidP="001E7C32">
      <w:pPr>
        <w:jc w:val="both"/>
        <w:rPr>
          <w:rFonts w:cs="Arial"/>
          <w:i/>
        </w:rPr>
      </w:pPr>
    </w:p>
    <w:p w14:paraId="433B43E4" w14:textId="77777777" w:rsidR="00F46CFB" w:rsidRDefault="00F46CFB" w:rsidP="001E7C32">
      <w:pPr>
        <w:jc w:val="both"/>
        <w:rPr>
          <w:rFonts w:cs="Arial"/>
          <w:i/>
        </w:rPr>
      </w:pPr>
    </w:p>
    <w:p w14:paraId="5B3793EF" w14:textId="77777777" w:rsidR="00F46CFB" w:rsidRDefault="00F46CFB" w:rsidP="001E7C32">
      <w:pPr>
        <w:jc w:val="both"/>
        <w:rPr>
          <w:rFonts w:cs="Arial"/>
          <w:i/>
        </w:rPr>
      </w:pPr>
    </w:p>
    <w:p w14:paraId="3516B3DE" w14:textId="77777777" w:rsidR="00F46CFB" w:rsidRDefault="00F46CFB" w:rsidP="001E7C32">
      <w:pPr>
        <w:jc w:val="both"/>
        <w:rPr>
          <w:rFonts w:cs="Arial"/>
          <w:i/>
        </w:rPr>
      </w:pPr>
    </w:p>
    <w:p w14:paraId="5BD66FCC" w14:textId="77777777" w:rsidR="00F46CFB" w:rsidRDefault="00F46CFB" w:rsidP="001E7C32">
      <w:pPr>
        <w:jc w:val="both"/>
        <w:rPr>
          <w:rFonts w:cs="Arial"/>
          <w:i/>
        </w:rPr>
      </w:pPr>
    </w:p>
    <w:p w14:paraId="470FA3BF" w14:textId="77777777" w:rsidR="00F46CFB" w:rsidRDefault="00F46CFB" w:rsidP="001E7C32">
      <w:pPr>
        <w:jc w:val="both"/>
        <w:rPr>
          <w:rFonts w:cs="Arial"/>
          <w:i/>
        </w:rPr>
      </w:pPr>
    </w:p>
    <w:p w14:paraId="6B9ED2F6" w14:textId="77777777" w:rsidR="00F46CFB" w:rsidRDefault="00F46CFB" w:rsidP="001E7C32">
      <w:pPr>
        <w:jc w:val="both"/>
        <w:rPr>
          <w:rFonts w:cs="Arial"/>
          <w:i/>
        </w:rPr>
      </w:pPr>
    </w:p>
    <w:p w14:paraId="5BDB55EE" w14:textId="77777777" w:rsidR="00F46CFB" w:rsidRDefault="00F46CFB" w:rsidP="001E7C32">
      <w:pPr>
        <w:jc w:val="both"/>
        <w:rPr>
          <w:rFonts w:cs="Arial"/>
          <w:i/>
        </w:rPr>
      </w:pPr>
    </w:p>
    <w:p w14:paraId="720B99BC" w14:textId="77777777" w:rsidR="00F46CFB" w:rsidRDefault="00F46CFB" w:rsidP="001E7C32">
      <w:pPr>
        <w:jc w:val="both"/>
        <w:rPr>
          <w:rFonts w:cs="Arial"/>
          <w:i/>
        </w:rPr>
      </w:pPr>
    </w:p>
    <w:p w14:paraId="3C807039" w14:textId="77777777" w:rsidR="00F46CFB" w:rsidRDefault="00F46CFB" w:rsidP="001E7C32">
      <w:pPr>
        <w:jc w:val="both"/>
        <w:rPr>
          <w:rFonts w:cs="Arial"/>
          <w:i/>
        </w:rPr>
      </w:pPr>
    </w:p>
    <w:p w14:paraId="2E011248" w14:textId="77777777" w:rsidR="00F46CFB" w:rsidRDefault="00F46CFB" w:rsidP="001E7C32">
      <w:pPr>
        <w:jc w:val="both"/>
        <w:rPr>
          <w:rFonts w:cs="Arial"/>
          <w:i/>
        </w:rPr>
      </w:pPr>
    </w:p>
    <w:p w14:paraId="3D1B4FDA" w14:textId="77777777" w:rsidR="00F46CFB" w:rsidRDefault="00F46CFB" w:rsidP="001E7C32">
      <w:pPr>
        <w:jc w:val="both"/>
        <w:rPr>
          <w:rFonts w:cs="Arial"/>
          <w:i/>
        </w:rPr>
      </w:pPr>
    </w:p>
    <w:p w14:paraId="1EA1A601" w14:textId="77777777" w:rsidR="00F46CFB" w:rsidRDefault="00F46CFB" w:rsidP="001E7C32">
      <w:pPr>
        <w:jc w:val="both"/>
        <w:rPr>
          <w:rFonts w:cs="Arial"/>
          <w:i/>
        </w:rPr>
      </w:pPr>
    </w:p>
    <w:p w14:paraId="7041517B" w14:textId="77777777" w:rsidR="00F46CFB" w:rsidRDefault="00F46CFB" w:rsidP="001E7C32">
      <w:pPr>
        <w:jc w:val="both"/>
        <w:rPr>
          <w:rFonts w:cs="Arial"/>
          <w:i/>
        </w:rPr>
      </w:pPr>
    </w:p>
    <w:p w14:paraId="34E8520D" w14:textId="77777777" w:rsidR="00F46CFB" w:rsidRDefault="00F46CFB" w:rsidP="001E7C32">
      <w:pPr>
        <w:jc w:val="both"/>
        <w:rPr>
          <w:rFonts w:cs="Arial"/>
          <w:i/>
        </w:rPr>
      </w:pPr>
    </w:p>
    <w:p w14:paraId="4D143859" w14:textId="77777777" w:rsidR="00F46CFB" w:rsidRDefault="00F46CFB" w:rsidP="001E7C32">
      <w:pPr>
        <w:jc w:val="both"/>
        <w:rPr>
          <w:rFonts w:cs="Arial"/>
          <w:i/>
        </w:rPr>
      </w:pPr>
    </w:p>
    <w:p w14:paraId="760F07AC" w14:textId="77777777" w:rsidR="00F46CFB" w:rsidRDefault="00F46CFB" w:rsidP="001E7C32">
      <w:pPr>
        <w:jc w:val="both"/>
        <w:rPr>
          <w:rFonts w:cs="Arial"/>
          <w:i/>
        </w:rPr>
      </w:pPr>
    </w:p>
    <w:p w14:paraId="58242727" w14:textId="77777777" w:rsidR="00F46CFB" w:rsidRDefault="00F46CFB" w:rsidP="001E7C32">
      <w:pPr>
        <w:jc w:val="both"/>
        <w:rPr>
          <w:rFonts w:cs="Arial"/>
          <w:i/>
        </w:rPr>
      </w:pPr>
    </w:p>
    <w:p w14:paraId="7F90D5D4" w14:textId="77777777" w:rsidR="00F46CFB" w:rsidRDefault="00F46CFB" w:rsidP="001E7C32">
      <w:pPr>
        <w:jc w:val="both"/>
        <w:rPr>
          <w:rFonts w:cs="Arial"/>
          <w:i/>
        </w:rPr>
      </w:pPr>
    </w:p>
    <w:p w14:paraId="79716FEA" w14:textId="77777777" w:rsidR="00F46CFB" w:rsidRDefault="00F46CFB" w:rsidP="001E7C32">
      <w:pPr>
        <w:jc w:val="both"/>
        <w:rPr>
          <w:rFonts w:cs="Arial"/>
          <w:i/>
        </w:rPr>
      </w:pPr>
    </w:p>
    <w:p w14:paraId="27C1E938" w14:textId="77777777" w:rsidR="00F46CFB" w:rsidRDefault="00F46CFB" w:rsidP="001E7C32">
      <w:pPr>
        <w:jc w:val="both"/>
        <w:rPr>
          <w:rFonts w:cs="Arial"/>
          <w:i/>
        </w:rPr>
      </w:pPr>
    </w:p>
    <w:p w14:paraId="2D4A715C" w14:textId="77777777" w:rsidR="00F46CFB" w:rsidRDefault="00F46CFB" w:rsidP="001E7C32">
      <w:pPr>
        <w:jc w:val="both"/>
        <w:rPr>
          <w:rFonts w:cs="Arial"/>
          <w:i/>
        </w:rPr>
      </w:pPr>
    </w:p>
    <w:p w14:paraId="10351A4B" w14:textId="77777777" w:rsidR="00F46CFB" w:rsidRDefault="00F46CFB" w:rsidP="001E7C32">
      <w:pPr>
        <w:jc w:val="both"/>
        <w:rPr>
          <w:rFonts w:cs="Arial"/>
          <w:i/>
        </w:rPr>
      </w:pPr>
    </w:p>
    <w:p w14:paraId="06D0B97A" w14:textId="77777777" w:rsidR="00F46CFB" w:rsidRDefault="00F46CFB" w:rsidP="001E7C32">
      <w:pPr>
        <w:jc w:val="both"/>
        <w:rPr>
          <w:rFonts w:cs="Arial"/>
          <w:i/>
        </w:rPr>
      </w:pPr>
    </w:p>
    <w:p w14:paraId="73F54373" w14:textId="77777777" w:rsidR="00F46CFB" w:rsidRDefault="00F46CFB" w:rsidP="001E7C32">
      <w:pPr>
        <w:jc w:val="both"/>
        <w:rPr>
          <w:rFonts w:cs="Arial"/>
          <w:i/>
        </w:rPr>
      </w:pPr>
    </w:p>
    <w:p w14:paraId="2FC31387" w14:textId="77777777" w:rsidR="002F4179" w:rsidRPr="005B4793" w:rsidRDefault="002F4179" w:rsidP="002F4179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69D0E075" w14:textId="77777777" w:rsidR="002F4179" w:rsidRDefault="002F4179" w:rsidP="002F4179">
      <w:pPr>
        <w:pStyle w:val="Telobesedila"/>
        <w:tabs>
          <w:tab w:val="num" w:pos="1080"/>
        </w:tabs>
        <w:rPr>
          <w:rFonts w:cs="Arial"/>
          <w:i/>
        </w:rPr>
      </w:pPr>
    </w:p>
    <w:p w14:paraId="0D3FCE1C" w14:textId="77777777" w:rsidR="002F4179" w:rsidRPr="005B4793" w:rsidRDefault="002F4179" w:rsidP="002F4179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759D5497" w:rsidR="00EF5515" w:rsidRPr="005B4793" w:rsidRDefault="00EF5515" w:rsidP="002F4179">
      <w:pPr>
        <w:jc w:val="both"/>
        <w:rPr>
          <w:rFonts w:cs="Arial"/>
          <w:i/>
        </w:rPr>
      </w:pP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F50CE" w14:textId="77777777" w:rsidR="005F3958" w:rsidRDefault="005F3958">
      <w:r>
        <w:separator/>
      </w:r>
    </w:p>
  </w:endnote>
  <w:endnote w:type="continuationSeparator" w:id="0">
    <w:p w14:paraId="445CB9B8" w14:textId="77777777" w:rsidR="005F3958" w:rsidRDefault="005F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548F0BD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6251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6251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6F4DE35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6251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6251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416C8" w14:textId="77777777" w:rsidR="005F3958" w:rsidRDefault="005F3958">
      <w:r>
        <w:separator/>
      </w:r>
    </w:p>
  </w:footnote>
  <w:footnote w:type="continuationSeparator" w:id="0">
    <w:p w14:paraId="7C159331" w14:textId="77777777" w:rsidR="005F3958" w:rsidRDefault="005F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C0552D" w:rsidRPr="009F4AF4" w:rsidRDefault="004B1233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D5DE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F3F"/>
    <w:multiLevelType w:val="hybridMultilevel"/>
    <w:tmpl w:val="0338CF6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2F5F"/>
    <w:rsid w:val="00174BFE"/>
    <w:rsid w:val="00183318"/>
    <w:rsid w:val="001A192F"/>
    <w:rsid w:val="001A7BD0"/>
    <w:rsid w:val="001B74A3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251C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4179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A68C7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22D"/>
    <w:rsid w:val="005C7E8F"/>
    <w:rsid w:val="005D5DEA"/>
    <w:rsid w:val="005D7E01"/>
    <w:rsid w:val="005E22F1"/>
    <w:rsid w:val="005E3C7A"/>
    <w:rsid w:val="005E4BDB"/>
    <w:rsid w:val="005F1763"/>
    <w:rsid w:val="005F18A6"/>
    <w:rsid w:val="005F3958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0E8A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1905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969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6132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6CFB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4764D-956B-4944-B1AE-C75698457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AA43100F-7553-4529-91DE-A1CCB680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23</cp:revision>
  <cp:lastPrinted>2016-06-20T06:30:00Z</cp:lastPrinted>
  <dcterms:created xsi:type="dcterms:W3CDTF">2021-05-24T06:18:00Z</dcterms:created>
  <dcterms:modified xsi:type="dcterms:W3CDTF">2023-09-05T07:39:00Z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